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bookmarkStart w:id="0" w:name="_GoBack"/>
      <w:bookmarkEnd w:id="0"/>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bCs/>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bCs/>
                <w:sz w:val="21"/>
                <w:szCs w:val="21"/>
              </w:rPr>
            </w:pPr>
            <w:r>
              <w:rPr>
                <w:rFonts w:hint="eastAsia" w:ascii="宋体" w:hAnsi="宋体" w:eastAsia="宋体"/>
                <w:bCs/>
                <w:sz w:val="21"/>
                <w:szCs w:val="21"/>
              </w:rPr>
              <w:t>雅安石棉至下坪220kV断面加强工程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F0C26"/>
    <w:rsid w:val="00197863"/>
    <w:rsid w:val="002133BE"/>
    <w:rsid w:val="00243FFB"/>
    <w:rsid w:val="00257406"/>
    <w:rsid w:val="002A05CE"/>
    <w:rsid w:val="004048D5"/>
    <w:rsid w:val="00432B0B"/>
    <w:rsid w:val="00463FD0"/>
    <w:rsid w:val="00495375"/>
    <w:rsid w:val="00637C8E"/>
    <w:rsid w:val="006755A5"/>
    <w:rsid w:val="0074538C"/>
    <w:rsid w:val="007E0A76"/>
    <w:rsid w:val="007E17E9"/>
    <w:rsid w:val="00845D25"/>
    <w:rsid w:val="008D3CB0"/>
    <w:rsid w:val="008F2F7F"/>
    <w:rsid w:val="009F5B54"/>
    <w:rsid w:val="00A55FE7"/>
    <w:rsid w:val="00A66CEA"/>
    <w:rsid w:val="00AD59C2"/>
    <w:rsid w:val="00E160F0"/>
    <w:rsid w:val="00E24C5A"/>
    <w:rsid w:val="00E3505D"/>
    <w:rsid w:val="00E42111"/>
    <w:rsid w:val="00F24897"/>
    <w:rsid w:val="00F26CD4"/>
    <w:rsid w:val="00F856DE"/>
    <w:rsid w:val="00F87A14"/>
    <w:rsid w:val="0C190349"/>
    <w:rsid w:val="44EB321A"/>
    <w:rsid w:val="6D535020"/>
    <w:rsid w:val="74BD1A18"/>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imes New Roman" w:hAnsi="Times New Roman" w:eastAsia="仿宋_GB2312"/>
      <w:kern w:val="2"/>
      <w:sz w:val="18"/>
      <w:szCs w:val="18"/>
    </w:rPr>
  </w:style>
  <w:style w:type="character" w:customStyle="1" w:styleId="7">
    <w:name w:val="页脚 Char"/>
    <w:basedOn w:val="4"/>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80</Words>
  <Characters>460</Characters>
  <Lines>3</Lines>
  <Paragraphs>1</Paragraphs>
  <ScaleCrop>false</ScaleCrop>
  <LinksUpToDate>false</LinksUpToDate>
  <CharactersWithSpaces>539</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9</cp:lastModifiedBy>
  <dcterms:modified xsi:type="dcterms:W3CDTF">2022-03-31T02:01:15Z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